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ADFEB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MILNER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fl.1400)</w:t>
      </w:r>
    </w:p>
    <w:p w14:paraId="3C3CDB1E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Loham</w:t>
      </w:r>
      <w:proofErr w:type="spellEnd"/>
      <w:r>
        <w:rPr>
          <w:rFonts w:cs="Times New Roman"/>
          <w:szCs w:val="24"/>
          <w:lang w:val="en-GB"/>
        </w:rPr>
        <w:t>.</w:t>
      </w:r>
    </w:p>
    <w:p w14:paraId="05AECFD7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</w:p>
    <w:p w14:paraId="1E68263A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</w:p>
    <w:p w14:paraId="1C8F3E9D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25 Jan.1400</w:t>
      </w:r>
      <w:r>
        <w:rPr>
          <w:rFonts w:cs="Times New Roman"/>
          <w:szCs w:val="24"/>
          <w:lang w:val="en-GB"/>
        </w:rPr>
        <w:tab/>
        <w:t>He was pardoned for not appearing to answer John Dorset(q.v.) touching</w:t>
      </w:r>
    </w:p>
    <w:p w14:paraId="3E61C1B6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 trespass.    (C.P.R. 1399-1401 p.167)</w:t>
      </w:r>
    </w:p>
    <w:p w14:paraId="47513131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</w:p>
    <w:p w14:paraId="10D908FC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</w:p>
    <w:p w14:paraId="713A5966" w14:textId="77777777" w:rsidR="00BA6C23" w:rsidRDefault="00BA6C23" w:rsidP="00BA6C2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07 March 2025</w:t>
      </w:r>
      <w:r>
        <w:rPr>
          <w:rFonts w:cs="Times New Roman"/>
          <w:szCs w:val="24"/>
          <w:lang w:val="en-GB"/>
        </w:rPr>
        <w:fldChar w:fldCharType="end"/>
      </w:r>
    </w:p>
    <w:p w14:paraId="2630F4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210D" w14:textId="77777777" w:rsidR="00BA6C23" w:rsidRDefault="00BA6C23" w:rsidP="009139A6">
      <w:r>
        <w:separator/>
      </w:r>
    </w:p>
  </w:endnote>
  <w:endnote w:type="continuationSeparator" w:id="0">
    <w:p w14:paraId="25269FCF" w14:textId="77777777" w:rsidR="00BA6C23" w:rsidRDefault="00BA6C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65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A7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09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FE509" w14:textId="77777777" w:rsidR="00BA6C23" w:rsidRDefault="00BA6C23" w:rsidP="009139A6">
      <w:r>
        <w:separator/>
      </w:r>
    </w:p>
  </w:footnote>
  <w:footnote w:type="continuationSeparator" w:id="0">
    <w:p w14:paraId="63E3347F" w14:textId="77777777" w:rsidR="00BA6C23" w:rsidRDefault="00BA6C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F3A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03B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1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C23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6C2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1DB53"/>
  <w15:chartTrackingRefBased/>
  <w15:docId w15:val="{58694F49-C8C9-4360-9FF6-3541D184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2025-03-07T20:11:00Z</dcterms:created>
  <dcterms:modified xsi:type="dcterms:W3CDTF">2025-03-07T20:12:00Z</dcterms:modified>
</cp:coreProperties>
</file>